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B0C22" w14:textId="77777777" w:rsidR="009634AB" w:rsidRDefault="009634AB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STILMAN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14:paraId="759D450C" w14:textId="77777777" w:rsidR="009634AB" w:rsidRDefault="009634AB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Goodneston</w:t>
      </w:r>
      <w:proofErr w:type="spellEnd"/>
      <w:r>
        <w:t>, Kent.</w:t>
      </w:r>
    </w:p>
    <w:p w14:paraId="2D6ECF40" w14:textId="77777777" w:rsidR="009634AB" w:rsidRDefault="009634AB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F11A7B0" w14:textId="77777777" w:rsidR="00C06496" w:rsidRDefault="00C06496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35AD1D2" w14:textId="14654D38" w:rsidR="009634AB" w:rsidRDefault="00C06496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Sep.</w:t>
      </w:r>
      <w:r w:rsidR="009634AB">
        <w:t>1488</w:t>
      </w:r>
      <w:r w:rsidR="009634AB">
        <w:tab/>
        <w:t xml:space="preserve">He made his Will.  </w:t>
      </w:r>
    </w:p>
    <w:p w14:paraId="0D502C2C" w14:textId="66065D2A" w:rsidR="00C06496" w:rsidRDefault="00C06496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hyperlink r:id="rId6" w:history="1">
        <w:r w:rsidRPr="007C5396">
          <w:rPr>
            <w:rStyle w:val="Hyperlink"/>
          </w:rPr>
          <w:t>http://www.kentarchaeology.org.uk/18/16/74.htm</w:t>
        </w:r>
      </w:hyperlink>
      <w:r>
        <w:t>)</w:t>
      </w:r>
    </w:p>
    <w:p w14:paraId="1A50092E" w14:textId="1D31004F" w:rsidR="00C06496" w:rsidRDefault="00C06496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BE58753" w14:textId="2F8576EF" w:rsidR="00C06496" w:rsidRDefault="00C06496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E308B5D" w14:textId="4E54C43C" w:rsidR="00C06496" w:rsidRDefault="00C06496" w:rsidP="00C0649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Executors:   William </w:t>
      </w:r>
      <w:proofErr w:type="spellStart"/>
      <w:r>
        <w:t>Courtman</w:t>
      </w:r>
      <w:proofErr w:type="spellEnd"/>
      <w:r>
        <w:t>(q.v.) and his wife(q.v.).   (ibid.)</w:t>
      </w:r>
    </w:p>
    <w:p w14:paraId="24F92411" w14:textId="04E953BB" w:rsidR="00C06496" w:rsidRDefault="00C06496" w:rsidP="00C0649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63DDF37" w14:textId="33D966F8" w:rsidR="00C06496" w:rsidRDefault="00C06496" w:rsidP="00C0649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Witnesses:   John </w:t>
      </w:r>
      <w:proofErr w:type="spellStart"/>
      <w:r>
        <w:t>Goodfelowe</w:t>
      </w:r>
      <w:proofErr w:type="spellEnd"/>
      <w:r>
        <w:t xml:space="preserve">(q.v.), William Paris(q.v.), John </w:t>
      </w:r>
      <w:proofErr w:type="spellStart"/>
      <w:r>
        <w:t>Pett</w:t>
      </w:r>
      <w:proofErr w:type="spellEnd"/>
      <w:r>
        <w:t xml:space="preserve">(q.v.), John </w:t>
      </w:r>
      <w:proofErr w:type="spellStart"/>
      <w:r>
        <w:t>Storvre</w:t>
      </w:r>
      <w:proofErr w:type="spellEnd"/>
      <w:r>
        <w:t>(q.v.).</w:t>
      </w:r>
    </w:p>
    <w:p w14:paraId="365008A5" w14:textId="1661CA11" w:rsidR="00C06496" w:rsidRDefault="00C06496" w:rsidP="00C0649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(ibid.)</w:t>
      </w:r>
    </w:p>
    <w:p w14:paraId="3E3038AF" w14:textId="77777777" w:rsidR="009634AB" w:rsidRDefault="009634AB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AFB71C8" w14:textId="77777777" w:rsidR="009634AB" w:rsidRDefault="009634AB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B48E82F" w14:textId="4091AADE" w:rsidR="009634AB" w:rsidRDefault="009634AB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22 March 2017</w:t>
      </w:r>
    </w:p>
    <w:p w14:paraId="2F54E56F" w14:textId="76C78117" w:rsidR="00C06496" w:rsidRPr="00077066" w:rsidRDefault="00C06496" w:rsidP="009634A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13 February 2018</w:t>
      </w:r>
      <w:bookmarkStart w:id="0" w:name="_GoBack"/>
      <w:bookmarkEnd w:id="0"/>
    </w:p>
    <w:p w14:paraId="37004DCF" w14:textId="77777777" w:rsidR="006B2F86" w:rsidRPr="00E71FC3" w:rsidRDefault="00C0649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B0DE6" w14:textId="77777777" w:rsidR="009634AB" w:rsidRDefault="009634AB" w:rsidP="00E71FC3">
      <w:pPr>
        <w:spacing w:after="0" w:line="240" w:lineRule="auto"/>
      </w:pPr>
      <w:r>
        <w:separator/>
      </w:r>
    </w:p>
  </w:endnote>
  <w:endnote w:type="continuationSeparator" w:id="0">
    <w:p w14:paraId="7C07BCCF" w14:textId="77777777" w:rsidR="009634AB" w:rsidRDefault="009634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7C1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51323" w14:textId="77777777" w:rsidR="009634AB" w:rsidRDefault="009634AB" w:rsidP="00E71FC3">
      <w:pPr>
        <w:spacing w:after="0" w:line="240" w:lineRule="auto"/>
      </w:pPr>
      <w:r>
        <w:separator/>
      </w:r>
    </w:p>
  </w:footnote>
  <w:footnote w:type="continuationSeparator" w:id="0">
    <w:p w14:paraId="1E4994B8" w14:textId="77777777" w:rsidR="009634AB" w:rsidRDefault="009634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4AB"/>
    <w:rsid w:val="001A7C09"/>
    <w:rsid w:val="00577BD5"/>
    <w:rsid w:val="00656CBA"/>
    <w:rsid w:val="006A1F77"/>
    <w:rsid w:val="00733BE7"/>
    <w:rsid w:val="009634AB"/>
    <w:rsid w:val="00AB52E8"/>
    <w:rsid w:val="00B16D3F"/>
    <w:rsid w:val="00BB41AC"/>
    <w:rsid w:val="00C0649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C7836"/>
  <w15:chartTrackingRefBased/>
  <w15:docId w15:val="{B6511395-778F-41D7-9903-D45EB8432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064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49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74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2017-06-02T19:07:00Z</dcterms:created>
  <dcterms:modified xsi:type="dcterms:W3CDTF">2018-02-13T17:29:00Z</dcterms:modified>
</cp:coreProperties>
</file>